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D6BDD" w14:textId="0DA88145" w:rsidR="00A06975" w:rsidRPr="00B266B0" w:rsidRDefault="00A06975" w:rsidP="00A06975">
      <w:pPr>
        <w:pStyle w:val="Header"/>
        <w:tabs>
          <w:tab w:val="right" w:pos="9639"/>
        </w:tabs>
        <w:rPr>
          <w:bCs/>
          <w:i/>
          <w:noProof w:val="0"/>
          <w:sz w:val="24"/>
          <w:szCs w:val="24"/>
        </w:rPr>
      </w:pPr>
      <w:r w:rsidRPr="00B05962">
        <w:rPr>
          <w:bCs/>
          <w:noProof w:val="0"/>
          <w:sz w:val="24"/>
          <w:szCs w:val="24"/>
        </w:rPr>
        <w:t>3GPP TSG-RAN WG2 Meeting #101</w:t>
      </w:r>
      <w:r w:rsidR="00380B69">
        <w:rPr>
          <w:bCs/>
          <w:noProof w:val="0"/>
          <w:sz w:val="24"/>
          <w:szCs w:val="24"/>
        </w:rPr>
        <w:t>bis</w:t>
      </w:r>
      <w:r w:rsidRPr="00B266B0">
        <w:rPr>
          <w:bCs/>
          <w:noProof w:val="0"/>
          <w:sz w:val="24"/>
          <w:szCs w:val="24"/>
        </w:rPr>
        <w:tab/>
      </w:r>
      <w:r w:rsidR="00DC1B48" w:rsidRPr="00DC1B48">
        <w:rPr>
          <w:bCs/>
          <w:noProof w:val="0"/>
          <w:sz w:val="24"/>
          <w:szCs w:val="24"/>
        </w:rPr>
        <w:t>R2-1805707</w:t>
      </w:r>
    </w:p>
    <w:p w14:paraId="6080F18C" w14:textId="0B1FFB65" w:rsidR="004A1C37" w:rsidRPr="00B266B0" w:rsidRDefault="00A06975" w:rsidP="00A06975">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0AC4">
        <w:rPr>
          <w:rFonts w:eastAsia="SimSun"/>
          <w:noProof w:val="0"/>
          <w:sz w:val="24"/>
          <w:szCs w:val="24"/>
          <w:lang w:eastAsia="zh-CN"/>
        </w:rPr>
        <w:tab/>
      </w:r>
    </w:p>
    <w:p w14:paraId="2AEDA726" w14:textId="77777777" w:rsidR="00CD4C7B" w:rsidRPr="00A87D2A" w:rsidRDefault="00CD4C7B" w:rsidP="00CD4C7B">
      <w:pPr>
        <w:pStyle w:val="Header"/>
        <w:rPr>
          <w:bCs/>
          <w:noProof w:val="0"/>
          <w:sz w:val="24"/>
          <w:lang w:val="de-DE"/>
        </w:rPr>
      </w:pPr>
    </w:p>
    <w:p w14:paraId="7A321F1D" w14:textId="77777777" w:rsidR="00CD4C7B" w:rsidRPr="00A87D2A" w:rsidRDefault="00CD4C7B" w:rsidP="00CD4C7B">
      <w:pPr>
        <w:pStyle w:val="Header"/>
        <w:rPr>
          <w:bCs/>
          <w:noProof w:val="0"/>
          <w:sz w:val="24"/>
          <w:lang w:val="de-DE"/>
        </w:rPr>
      </w:pPr>
    </w:p>
    <w:p w14:paraId="6FE09238" w14:textId="3B5F7164" w:rsidR="00CD4C7B" w:rsidRPr="00A87D2A" w:rsidRDefault="00CD4C7B" w:rsidP="00CD4C7B">
      <w:pPr>
        <w:pStyle w:val="CRCoverPage"/>
        <w:tabs>
          <w:tab w:val="left" w:pos="1985"/>
        </w:tabs>
        <w:rPr>
          <w:rFonts w:cs="Arial"/>
          <w:b/>
          <w:bCs/>
          <w:sz w:val="24"/>
          <w:lang w:val="de-DE" w:eastAsia="ja-JP"/>
        </w:rPr>
      </w:pPr>
      <w:r w:rsidRPr="00A87D2A">
        <w:rPr>
          <w:rFonts w:cs="Arial"/>
          <w:b/>
          <w:bCs/>
          <w:sz w:val="24"/>
          <w:lang w:val="de-DE"/>
        </w:rPr>
        <w:t>Agenda item:</w:t>
      </w:r>
      <w:r w:rsidRPr="00A87D2A">
        <w:rPr>
          <w:rFonts w:cs="Arial"/>
          <w:b/>
          <w:bCs/>
          <w:sz w:val="24"/>
          <w:lang w:val="de-DE"/>
        </w:rPr>
        <w:tab/>
      </w:r>
      <w:r w:rsidR="0008391A">
        <w:rPr>
          <w:rFonts w:cs="Arial"/>
          <w:b/>
          <w:bCs/>
          <w:sz w:val="24"/>
        </w:rPr>
        <w:t>10.2.</w:t>
      </w:r>
      <w:r w:rsidR="00466042">
        <w:rPr>
          <w:rFonts w:cs="Arial"/>
          <w:b/>
          <w:bCs/>
          <w:sz w:val="24"/>
        </w:rPr>
        <w:t>10</w:t>
      </w:r>
    </w:p>
    <w:p w14:paraId="155663C2" w14:textId="470D4E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AC4">
        <w:rPr>
          <w:rFonts w:ascii="Arial" w:hAnsi="Arial" w:cs="Arial"/>
          <w:b/>
          <w:bCs/>
          <w:sz w:val="24"/>
        </w:rPr>
        <w:t>Nokia</w:t>
      </w:r>
      <w:r w:rsidR="00090468">
        <w:rPr>
          <w:rFonts w:ascii="Arial" w:hAnsi="Arial" w:cs="Arial"/>
          <w:b/>
          <w:bCs/>
          <w:sz w:val="24"/>
        </w:rPr>
        <w:t xml:space="preserve"> Shanghai Bell</w:t>
      </w:r>
    </w:p>
    <w:p w14:paraId="2E3DD53B" w14:textId="552BEB1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59D3">
        <w:rPr>
          <w:rFonts w:ascii="Arial" w:hAnsi="Arial" w:cs="Arial"/>
          <w:b/>
          <w:bCs/>
          <w:sz w:val="24"/>
        </w:rPr>
        <w:t>N</w:t>
      </w:r>
      <w:r w:rsidR="00004BC3">
        <w:rPr>
          <w:rFonts w:ascii="Arial" w:hAnsi="Arial" w:cs="Arial"/>
          <w:b/>
          <w:bCs/>
          <w:sz w:val="24"/>
        </w:rPr>
        <w:t>o SIB1 indication for ANR</w:t>
      </w:r>
    </w:p>
    <w:p w14:paraId="152A046A" w14:textId="092E6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D0698">
        <w:rPr>
          <w:rFonts w:ascii="Arial" w:hAnsi="Arial" w:cs="Arial"/>
          <w:b/>
          <w:bCs/>
          <w:sz w:val="24"/>
        </w:rPr>
        <w:t>NR_newRAT-Core - Release 15</w:t>
      </w:r>
    </w:p>
    <w:p w14:paraId="07F8110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2B20E10" w14:textId="77777777" w:rsidR="00CD4C7B" w:rsidRPr="006E13D1" w:rsidRDefault="00CD4C7B" w:rsidP="00CD4C7B">
      <w:pPr>
        <w:pStyle w:val="Heading1"/>
      </w:pPr>
      <w:r w:rsidRPr="006E13D1">
        <w:t>1</w:t>
      </w:r>
      <w:r w:rsidRPr="006E13D1">
        <w:tab/>
      </w:r>
      <w:r w:rsidR="0056573F">
        <w:t>Introduction</w:t>
      </w:r>
    </w:p>
    <w:p w14:paraId="50DDAF78" w14:textId="6ADF6247" w:rsidR="008235D9" w:rsidRDefault="008235D9" w:rsidP="008235D9">
      <w:r>
        <w:t>During the RAN2#101 meeting the following was agreed:</w:t>
      </w:r>
    </w:p>
    <w:p w14:paraId="63A161D6" w14:textId="77777777" w:rsidR="008235D9" w:rsidRDefault="008235D9" w:rsidP="008235D9">
      <w:pPr>
        <w:pStyle w:val="Doc-text2"/>
        <w:pBdr>
          <w:top w:val="single" w:sz="4" w:space="1" w:color="auto"/>
          <w:left w:val="single" w:sz="4" w:space="4" w:color="auto"/>
          <w:bottom w:val="single" w:sz="4" w:space="1" w:color="auto"/>
          <w:right w:val="single" w:sz="4" w:space="4" w:color="auto"/>
        </w:pBdr>
      </w:pPr>
      <w:r>
        <w:t xml:space="preserve">Agreements </w:t>
      </w:r>
    </w:p>
    <w:p w14:paraId="41334761" w14:textId="77777777" w:rsidR="008235D9" w:rsidRDefault="008235D9" w:rsidP="008235D9">
      <w:pPr>
        <w:pStyle w:val="Doc-text2"/>
        <w:pBdr>
          <w:top w:val="single" w:sz="4" w:space="1" w:color="auto"/>
          <w:left w:val="single" w:sz="4" w:space="4" w:color="auto"/>
          <w:bottom w:val="single" w:sz="4" w:space="1" w:color="auto"/>
          <w:right w:val="single" w:sz="4" w:space="4" w:color="auto"/>
        </w:pBdr>
      </w:pPr>
      <w:r>
        <w:t>1:</w:t>
      </w:r>
      <w:r>
        <w:tab/>
        <w:t>For LTE reportCGI of an NR cell the UE acquires the cell ID from SIB1 of the NR cell (for post EN-DC early freeze)</w:t>
      </w:r>
    </w:p>
    <w:p w14:paraId="674618A5" w14:textId="77777777" w:rsidR="008235D9" w:rsidRDefault="008235D9" w:rsidP="008235D9">
      <w:pPr>
        <w:pStyle w:val="Doc-text2"/>
        <w:pBdr>
          <w:top w:val="single" w:sz="4" w:space="1" w:color="auto"/>
          <w:left w:val="single" w:sz="4" w:space="4" w:color="auto"/>
          <w:bottom w:val="single" w:sz="4" w:space="1" w:color="auto"/>
          <w:right w:val="single" w:sz="4" w:space="4" w:color="auto"/>
        </w:pBdr>
      </w:pPr>
      <w:r>
        <w:t>FFS Whether the UE reports anything to indicate that the NSA cell was not broadcasting SIB1.</w:t>
      </w:r>
    </w:p>
    <w:p w14:paraId="072C6BEE" w14:textId="77777777" w:rsidR="008235D9" w:rsidRDefault="008235D9" w:rsidP="008235D9">
      <w:pPr>
        <w:pStyle w:val="Doc-text2"/>
        <w:pBdr>
          <w:top w:val="single" w:sz="4" w:space="1" w:color="auto"/>
          <w:left w:val="single" w:sz="4" w:space="4" w:color="auto"/>
          <w:bottom w:val="single" w:sz="4" w:space="1" w:color="auto"/>
          <w:right w:val="single" w:sz="4" w:space="4" w:color="auto"/>
        </w:pBdr>
      </w:pPr>
      <w:r>
        <w:t>2:</w:t>
      </w:r>
      <w:r>
        <w:tab/>
        <w:t xml:space="preserve">Introduce a capability bit in LTE for the capability of reportCGI towards NR neighbours (no differentiation between SA/NSA case). </w:t>
      </w:r>
    </w:p>
    <w:p w14:paraId="4E3531D9" w14:textId="77777777" w:rsidR="008235D9" w:rsidRDefault="008235D9" w:rsidP="008235D9">
      <w:pPr>
        <w:pStyle w:val="Doc-text2"/>
        <w:pBdr>
          <w:top w:val="single" w:sz="4" w:space="1" w:color="auto"/>
          <w:left w:val="single" w:sz="4" w:space="4" w:color="auto"/>
          <w:bottom w:val="single" w:sz="4" w:space="1" w:color="auto"/>
          <w:right w:val="single" w:sz="4" w:space="4" w:color="auto"/>
        </w:pBdr>
      </w:pPr>
      <w:r>
        <w:t>FFS on differentiation between FR1 and FR2.</w:t>
      </w:r>
    </w:p>
    <w:p w14:paraId="69C627FF" w14:textId="77777777" w:rsidR="008235D9" w:rsidRPr="00614FC8" w:rsidRDefault="008235D9" w:rsidP="008235D9">
      <w:pPr>
        <w:pStyle w:val="Doc-text2"/>
      </w:pPr>
    </w:p>
    <w:p w14:paraId="71F95D7E" w14:textId="376BF316" w:rsidR="008235D9" w:rsidRDefault="008235D9" w:rsidP="008235D9">
      <w:r>
        <w:t>This paper discusses the FFS(es) captured for these ageements.</w:t>
      </w:r>
    </w:p>
    <w:p w14:paraId="5046E70D" w14:textId="36F865FE" w:rsidR="00BE5888" w:rsidRDefault="00BE5888" w:rsidP="00BE5888">
      <w:pPr>
        <w:pStyle w:val="Heading1"/>
      </w:pPr>
      <w:r>
        <w:t>2</w:t>
      </w:r>
      <w:r>
        <w:tab/>
      </w:r>
      <w:r w:rsidR="00192F55">
        <w:t>No SIB1 indication</w:t>
      </w:r>
    </w:p>
    <w:p w14:paraId="0AD23FA9" w14:textId="24E80E89" w:rsidR="00BE5888" w:rsidRDefault="00192F55" w:rsidP="00192F55">
      <w:r>
        <w:t xml:space="preserve">It was proposed in [1] that in case the UE is requested to report CGI for the cell, which does not provide SIB1, UE should report this fact to the network. Lack of SIB1 can be deduced by the UE based on the information contained in MIB. </w:t>
      </w:r>
      <w:r w:rsidR="00646BDD">
        <w:t xml:space="preserve">There were some doubts on whether such indication will be useful for the network. However, it should be noted that in case no feedback is provided from the UE, network does not know the reason for why that happened. This could be due to UE not obtaining the required information successfully, due to lack of SIB1. In consequence network may unnecessarily request reporting CGI for the same cell again from the same or other UEs, which introduces unnecessary signalling. </w:t>
      </w:r>
    </w:p>
    <w:p w14:paraId="75826C37" w14:textId="76FCF100" w:rsidR="00646BDD" w:rsidRDefault="00646BDD" w:rsidP="00192F55">
      <w:pPr>
        <w:rPr>
          <w:b/>
        </w:rPr>
      </w:pPr>
      <w:r>
        <w:rPr>
          <w:b/>
        </w:rPr>
        <w:t xml:space="preserve">Observation 1: Without any feedback from the reason on why the requested CGI was not reported, network may unnecessarily configure the same request again for the same or other UEs. </w:t>
      </w:r>
    </w:p>
    <w:p w14:paraId="60B67FDD" w14:textId="0ABB5F05" w:rsidR="00646BDD" w:rsidRDefault="00646BDD" w:rsidP="00192F55">
      <w:r>
        <w:t>It was also argued that there is nothing the network could do with such indication from the UE. This is not true as after knowing that a certain cell does not broadcast SIB1, eNB</w:t>
      </w:r>
      <w:r w:rsidR="009621B6">
        <w:t>/gNB</w:t>
      </w:r>
      <w:r>
        <w:t xml:space="preserve"> can request via OAM interface to enable SIB1 broadcast in a certain area, so that it can obtain the CGI. Otherwise potential neighbour relations</w:t>
      </w:r>
      <w:r w:rsidR="009621B6">
        <w:t xml:space="preserve"> can never be added to the eNB’s/gNB’s </w:t>
      </w:r>
      <w:r>
        <w:t xml:space="preserve">NRT table. </w:t>
      </w:r>
    </w:p>
    <w:p w14:paraId="38D369BE" w14:textId="05DEF87D" w:rsidR="00646BDD" w:rsidRDefault="00646BDD" w:rsidP="00192F55">
      <w:pPr>
        <w:rPr>
          <w:b/>
        </w:rPr>
      </w:pPr>
      <w:r>
        <w:rPr>
          <w:b/>
        </w:rPr>
        <w:t>Observation 2: No SIB1 indication from the UE can be used by the eNB to request SIB1 broadcast via OAM interface in order to allow for establishing new NCR</w:t>
      </w:r>
      <w:r w:rsidR="00854826">
        <w:rPr>
          <w:b/>
        </w:rPr>
        <w:t xml:space="preserve"> with the detected NR cell</w:t>
      </w:r>
      <w:r>
        <w:rPr>
          <w:b/>
        </w:rPr>
        <w:t>.</w:t>
      </w:r>
    </w:p>
    <w:p w14:paraId="55EF9306" w14:textId="24404D30" w:rsidR="00854826" w:rsidRDefault="00854826" w:rsidP="00192F55">
      <w:r>
        <w:rPr>
          <w:b/>
        </w:rPr>
        <w:t>Proposal 1: UE should be able to report “no SIB1 provided” as part of report CGI procedure.</w:t>
      </w:r>
    </w:p>
    <w:p w14:paraId="51DDE93A" w14:textId="2C20938F" w:rsidR="00854826" w:rsidRDefault="008B6914" w:rsidP="00192F55">
      <w:pPr>
        <w:rPr>
          <w:lang w:val="en-US"/>
        </w:rPr>
      </w:pPr>
      <w:r>
        <w:t>It should be</w:t>
      </w:r>
      <w:r w:rsidR="000340D2">
        <w:t xml:space="preserve"> also</w:t>
      </w:r>
      <w:r>
        <w:t xml:space="preserve"> noted that NSA case is not the only case where SIB1 is not provided in the NR system. </w:t>
      </w:r>
      <w:r w:rsidR="000340D2">
        <w:t>In NR</w:t>
      </w:r>
      <w:r w:rsidR="006C179E">
        <w:t>,</w:t>
      </w:r>
      <w:r w:rsidR="000340D2">
        <w:t xml:space="preserve"> only </w:t>
      </w:r>
      <w:r w:rsidR="000340D2" w:rsidRPr="000340D2">
        <w:t>cell-defining SS</w:t>
      </w:r>
      <w:r w:rsidR="000340D2">
        <w:t xml:space="preserve">Bs are </w:t>
      </w:r>
      <w:r w:rsidR="000340D2" w:rsidRPr="000340D2">
        <w:t xml:space="preserve">associated with a </w:t>
      </w:r>
      <w:r w:rsidR="000340D2">
        <w:t>SIB1</w:t>
      </w:r>
      <w:r w:rsidR="000340D2" w:rsidRPr="000340D2">
        <w:t xml:space="preserve"> and</w:t>
      </w:r>
      <w:r w:rsidR="000340D2">
        <w:t xml:space="preserve"> there can be other SSBs</w:t>
      </w:r>
      <w:r w:rsidR="006F6391">
        <w:t xml:space="preserve">, which do not provide information about valid SIB1. </w:t>
      </w:r>
      <w:r w:rsidR="000340D2" w:rsidRPr="000340D2">
        <w:t xml:space="preserve">Each </w:t>
      </w:r>
      <w:r w:rsidR="006F6391">
        <w:t xml:space="preserve">SSB </w:t>
      </w:r>
      <w:r w:rsidR="000340D2" w:rsidRPr="000340D2">
        <w:t xml:space="preserve">provides indication whether or not there is a valid </w:t>
      </w:r>
      <w:r w:rsidR="006F6391">
        <w:t xml:space="preserve">SIB1 </w:t>
      </w:r>
      <w:r w:rsidR="000340D2" w:rsidRPr="000340D2">
        <w:t xml:space="preserve">associated. In case not, </w:t>
      </w:r>
      <w:r w:rsidR="006F6391">
        <w:t xml:space="preserve">RAN1 agreed that an </w:t>
      </w:r>
      <w:r w:rsidR="000340D2" w:rsidRPr="000340D2">
        <w:t xml:space="preserve">indication may </w:t>
      </w:r>
      <w:r w:rsidR="006F6391">
        <w:t xml:space="preserve">be provided to </w:t>
      </w:r>
      <w:r w:rsidR="000340D2" w:rsidRPr="000340D2">
        <w:t xml:space="preserve">inform where the </w:t>
      </w:r>
      <w:r w:rsidR="006F6391">
        <w:t>CD-SSB</w:t>
      </w:r>
      <w:r w:rsidR="000340D2" w:rsidRPr="000340D2">
        <w:t xml:space="preserve"> can be found or range where the </w:t>
      </w:r>
      <w:r w:rsidR="006F6391">
        <w:t xml:space="preserve">CD-SSB </w:t>
      </w:r>
      <w:r w:rsidR="000340D2" w:rsidRPr="000340D2">
        <w:t xml:space="preserve">cannot be found. </w:t>
      </w:r>
      <w:r w:rsidR="006F6391">
        <w:t xml:space="preserve">This is based on the setting of </w:t>
      </w:r>
      <w:r w:rsidR="006F6391" w:rsidRPr="00EB18A1">
        <w:rPr>
          <w:i/>
        </w:rPr>
        <w:t>ssb-SubcarrierOffset</w:t>
      </w:r>
      <w:r w:rsidR="006F6391">
        <w:t xml:space="preserve"> </w:t>
      </w:r>
      <w:r w:rsidR="00004BC3">
        <w:t xml:space="preserve">and </w:t>
      </w:r>
      <w:r w:rsidR="00004BC3" w:rsidRPr="00F4278B">
        <w:rPr>
          <w:i/>
        </w:rPr>
        <w:t>pdcch-ConfigSIB1</w:t>
      </w:r>
      <w:r w:rsidR="00004BC3">
        <w:rPr>
          <w:i/>
        </w:rPr>
        <w:t xml:space="preserve"> </w:t>
      </w:r>
      <w:r w:rsidR="006F6391">
        <w:t>parameter</w:t>
      </w:r>
      <w:r w:rsidR="00004BC3">
        <w:t>s</w:t>
      </w:r>
      <w:r w:rsidR="006F6391">
        <w:t xml:space="preserve"> from MIB and is used for assisting the UE on where to find the CD-SSB. Details are explained in our contribution in [2]</w:t>
      </w:r>
      <w:r w:rsidR="006F4428">
        <w:t xml:space="preserve"> and can also be found in </w:t>
      </w:r>
      <w:r w:rsidR="006F4428">
        <w:rPr>
          <w:lang w:val="en-US"/>
        </w:rPr>
        <w:t>Section 13 of 38.213 ([3]).</w:t>
      </w:r>
      <w:r w:rsidR="00004BC3">
        <w:rPr>
          <w:lang w:val="en-US"/>
        </w:rPr>
        <w:t xml:space="preserve"> This information may </w:t>
      </w:r>
      <w:r w:rsidR="009621B6">
        <w:rPr>
          <w:lang w:val="en-US"/>
        </w:rPr>
        <w:t xml:space="preserve">also be useful for the network </w:t>
      </w:r>
      <w:r w:rsidR="00DA46E8">
        <w:rPr>
          <w:lang w:val="en-US"/>
        </w:rPr>
        <w:t xml:space="preserve">to differentiate the reasons of why a certain SSB does not provide SIB1 and can be used on the network side to either identify the neighbouring cell or to </w:t>
      </w:r>
      <w:r w:rsidR="00DA46E8">
        <w:rPr>
          <w:lang w:val="en-US"/>
        </w:rPr>
        <w:lastRenderedPageBreak/>
        <w:t>request another report CGI procedure with the proper measurement object (including frequency of the CD-SSB associated with the previously reported SSB).</w:t>
      </w:r>
    </w:p>
    <w:p w14:paraId="22C24621" w14:textId="636391AE" w:rsidR="00DA46E8" w:rsidRDefault="00DA46E8" w:rsidP="00192F55">
      <w:pPr>
        <w:rPr>
          <w:lang w:val="en-US"/>
        </w:rPr>
      </w:pPr>
      <w:r>
        <w:rPr>
          <w:b/>
          <w:lang w:val="en-US"/>
        </w:rPr>
        <w:t xml:space="preserve">Observation 3: Additional information about where to locate the CD-SSB of the SSB, which was reported by the UE in the measurement report is useful for the network to </w:t>
      </w:r>
      <w:r w:rsidRPr="00DA46E8">
        <w:rPr>
          <w:b/>
          <w:lang w:val="en-US"/>
        </w:rPr>
        <w:t>identify the neighbouring cell or to request another report CGI procedure with the proper measurement object</w:t>
      </w:r>
      <w:r>
        <w:rPr>
          <w:b/>
          <w:lang w:val="en-US"/>
        </w:rPr>
        <w:t>.</w:t>
      </w:r>
    </w:p>
    <w:p w14:paraId="68A38A9F" w14:textId="32740CC9" w:rsidR="000340D2" w:rsidRDefault="00DA46E8" w:rsidP="00DE296D">
      <w:r>
        <w:rPr>
          <w:b/>
          <w:lang w:val="en-US"/>
        </w:rPr>
        <w:t xml:space="preserve">Proposal 2: </w:t>
      </w:r>
      <w:r w:rsidR="00DE296D">
        <w:rPr>
          <w:b/>
        </w:rPr>
        <w:t>As part of report CGI procedure</w:t>
      </w:r>
      <w:r w:rsidR="00DE296D">
        <w:rPr>
          <w:b/>
          <w:lang w:val="en-US"/>
        </w:rPr>
        <w:t xml:space="preserve"> and additionally to the </w:t>
      </w:r>
      <w:r w:rsidR="00DE296D">
        <w:rPr>
          <w:b/>
        </w:rPr>
        <w:t>“no SIB1 provided” indication, UE should be able to optionally report where CD-SSB of the measured SSB can be found if that can be deduced by the UE from the information contained in MIB.</w:t>
      </w:r>
    </w:p>
    <w:p w14:paraId="465F623E" w14:textId="56E040E5" w:rsidR="000340D2" w:rsidRPr="00854826" w:rsidRDefault="00DE296D" w:rsidP="00192F55">
      <w:r>
        <w:t xml:space="preserve">In </w:t>
      </w:r>
      <w:r w:rsidR="008F2B1A">
        <w:t>[4] we provide a basic structure for ANR related reporting, which does not yet consider proposals above, but which can be e</w:t>
      </w:r>
      <w:r w:rsidR="007D5FC2">
        <w:t>a</w:t>
      </w:r>
      <w:r w:rsidR="008F2B1A">
        <w:t>sily extended to capture those as well.</w:t>
      </w:r>
    </w:p>
    <w:p w14:paraId="5AFBF2F1" w14:textId="630DFF70" w:rsidR="00B151A3" w:rsidRPr="006E13D1" w:rsidRDefault="00BE5888" w:rsidP="00B151A3">
      <w:pPr>
        <w:pStyle w:val="Heading1"/>
      </w:pPr>
      <w:r>
        <w:t>3</w:t>
      </w:r>
      <w:r w:rsidR="00B151A3">
        <w:tab/>
      </w:r>
      <w:r w:rsidR="00F43CAA">
        <w:t>Differentiation between FR1 and FR2</w:t>
      </w:r>
    </w:p>
    <w:p w14:paraId="0E865C1E" w14:textId="034D023A" w:rsidR="00F43CAA" w:rsidRDefault="00F43CAA" w:rsidP="00B151A3">
      <w:pPr>
        <w:pStyle w:val="B1"/>
        <w:ind w:left="0" w:firstLine="0"/>
      </w:pPr>
      <w:r>
        <w:t>The agreement from the previous meeting says that there is no differnetiation of UE capability in LTE for reporting CGI of SA vs. NSA cell. This is reasonable as with the current agreements the procedure would look exactly the same in both cases as the information to be reported will be provided in SIB1 in the same form in both cases. However there were doubts whther some differentiation between FR1 and FR2 is needed. However, it is hard to find some justification for such differentiation. If the UE was able to report a certain cell, that means it supports operation on the frequency of this cell. In that case, in case it is capable of operating in that frequency and capable of performing ANR tasks for NR, it should be capable of doing so in all supported frequencies.</w:t>
      </w:r>
    </w:p>
    <w:p w14:paraId="3C5B2AFC" w14:textId="1D240D68" w:rsidR="00F43CAA" w:rsidRDefault="00F43CAA" w:rsidP="00B151A3">
      <w:pPr>
        <w:pStyle w:val="B1"/>
        <w:ind w:left="0" w:firstLine="0"/>
        <w:rPr>
          <w:b/>
        </w:rPr>
      </w:pPr>
      <w:r>
        <w:rPr>
          <w:b/>
        </w:rPr>
        <w:t xml:space="preserve">Proposal </w:t>
      </w:r>
      <w:r w:rsidR="00DA46E8">
        <w:rPr>
          <w:b/>
        </w:rPr>
        <w:t>3</w:t>
      </w:r>
      <w:r>
        <w:rPr>
          <w:b/>
        </w:rPr>
        <w:t>: Do not differentiate UE capability to report CGI based on frequency range (FR1/FR2).</w:t>
      </w:r>
    </w:p>
    <w:p w14:paraId="0DBE97BF" w14:textId="79EBEBF8" w:rsidR="00CD4C7B" w:rsidRPr="006E13D1" w:rsidRDefault="009621B6" w:rsidP="00CD4C7B">
      <w:pPr>
        <w:pStyle w:val="Heading1"/>
      </w:pPr>
      <w:r>
        <w:t>4</w:t>
      </w:r>
      <w:r w:rsidR="00CD4C7B" w:rsidRPr="006E13D1">
        <w:tab/>
      </w:r>
      <w:r>
        <w:t>Summary</w:t>
      </w:r>
    </w:p>
    <w:p w14:paraId="04C47839" w14:textId="38C7A967" w:rsidR="00DC1B48" w:rsidRDefault="00E802EE" w:rsidP="00CD4C7B">
      <w:r>
        <w:t xml:space="preserve">In this contribution, we have discussed basic ANR related </w:t>
      </w:r>
      <w:r w:rsidR="004039BE">
        <w:t xml:space="preserve">functionality as well as the need of cell global identity presence for both SA and NSA NR deployments. </w:t>
      </w:r>
      <w:r w:rsidR="00DC1B48">
        <w:t>It was observed that:</w:t>
      </w:r>
    </w:p>
    <w:p w14:paraId="38A543B4" w14:textId="77777777" w:rsidR="00DC1B48" w:rsidRDefault="00DC1B48" w:rsidP="00DC1B48">
      <w:pPr>
        <w:rPr>
          <w:b/>
        </w:rPr>
      </w:pPr>
      <w:r>
        <w:rPr>
          <w:b/>
        </w:rPr>
        <w:t xml:space="preserve">Observation 1: Without any feedback from the reason on why the requested CGI was not reported, network may unnecessarily configure the same request again for the same or other UEs. </w:t>
      </w:r>
    </w:p>
    <w:p w14:paraId="37232908" w14:textId="77777777" w:rsidR="00DC1B48" w:rsidRDefault="00DC1B48" w:rsidP="00DC1B48">
      <w:pPr>
        <w:rPr>
          <w:b/>
        </w:rPr>
      </w:pPr>
      <w:r>
        <w:rPr>
          <w:b/>
        </w:rPr>
        <w:t>Observation 2: No SIB1 indication from the UE can be used by the eNB to request SIB1 broadcast via OAM interface in order to allow for establishing new NCR with the detected NR cell.</w:t>
      </w:r>
    </w:p>
    <w:p w14:paraId="5AE9ED2C" w14:textId="77777777" w:rsidR="00DC1B48" w:rsidRDefault="00DC1B48" w:rsidP="00DC1B48">
      <w:pPr>
        <w:rPr>
          <w:lang w:val="en-US"/>
        </w:rPr>
      </w:pPr>
      <w:r>
        <w:rPr>
          <w:b/>
          <w:lang w:val="en-US"/>
        </w:rPr>
        <w:t xml:space="preserve">Observation 3: Additional information about where to locate the CD-SSB of the SSB, which was reported by the UE in the measurement report is useful for the network to </w:t>
      </w:r>
      <w:r w:rsidRPr="00DA46E8">
        <w:rPr>
          <w:b/>
          <w:lang w:val="en-US"/>
        </w:rPr>
        <w:t>identify the neighbouring cell or to request another report CGI procedure with the proper measurement object</w:t>
      </w:r>
      <w:r>
        <w:rPr>
          <w:b/>
          <w:lang w:val="en-US"/>
        </w:rPr>
        <w:t>.</w:t>
      </w:r>
    </w:p>
    <w:p w14:paraId="63D024F2" w14:textId="4579E4B8" w:rsidR="00CD4C7B" w:rsidRDefault="004039BE" w:rsidP="00CD4C7B">
      <w:r>
        <w:t>Base</w:t>
      </w:r>
      <w:r w:rsidR="00CA419A">
        <w:t>d</w:t>
      </w:r>
      <w:r>
        <w:t xml:space="preserve"> on the </w:t>
      </w:r>
      <w:r w:rsidR="00DC1B48">
        <w:t xml:space="preserve">observations and </w:t>
      </w:r>
      <w:r>
        <w:t>consideration</w:t>
      </w:r>
      <w:r w:rsidR="00CA419A">
        <w:t>s</w:t>
      </w:r>
      <w:r>
        <w:t xml:space="preserve"> </w:t>
      </w:r>
      <w:r w:rsidR="00DC1B48">
        <w:t xml:space="preserve">from </w:t>
      </w:r>
      <w:r>
        <w:t>previous sections, it is proposed to agree on the following</w:t>
      </w:r>
      <w:r w:rsidR="00E802EE">
        <w:t>:</w:t>
      </w:r>
    </w:p>
    <w:p w14:paraId="1C392161" w14:textId="77777777" w:rsidR="00DC1B48" w:rsidRDefault="00DC1B48" w:rsidP="00DC1B48">
      <w:r>
        <w:rPr>
          <w:b/>
        </w:rPr>
        <w:t>Proposal 1: UE should be able to report “no SIB1 provided” as part of report CGI procedure.</w:t>
      </w:r>
    </w:p>
    <w:p w14:paraId="56C24D32" w14:textId="77777777" w:rsidR="00DC1B48" w:rsidRDefault="00DC1B48" w:rsidP="00DC1B48">
      <w:r>
        <w:rPr>
          <w:b/>
          <w:lang w:val="en-US"/>
        </w:rPr>
        <w:t xml:space="preserve">Proposal 2: </w:t>
      </w:r>
      <w:r>
        <w:rPr>
          <w:b/>
        </w:rPr>
        <w:t>As part of report CGI procedure</w:t>
      </w:r>
      <w:r>
        <w:rPr>
          <w:b/>
          <w:lang w:val="en-US"/>
        </w:rPr>
        <w:t xml:space="preserve"> and additionally to the </w:t>
      </w:r>
      <w:r>
        <w:rPr>
          <w:b/>
        </w:rPr>
        <w:t>“no SIB1 provided” indication, UE should be able to optionally report where CD-SSB of the measured SSB can be found if that can be deduced by the UE from the information contained in MIB.</w:t>
      </w:r>
    </w:p>
    <w:p w14:paraId="77185186" w14:textId="77777777" w:rsidR="00DC1B48" w:rsidRDefault="00DC1B48" w:rsidP="00DC1B48">
      <w:pPr>
        <w:pStyle w:val="B1"/>
        <w:ind w:left="0" w:firstLine="0"/>
        <w:rPr>
          <w:b/>
        </w:rPr>
      </w:pPr>
      <w:r>
        <w:rPr>
          <w:b/>
        </w:rPr>
        <w:t>Proposal 3: Do not differentiate UE capability to report CGI based on frequency range (FR1/FR2).</w:t>
      </w:r>
    </w:p>
    <w:p w14:paraId="3C504279" w14:textId="77777777" w:rsidR="00CD4C7B" w:rsidRPr="006E13D1" w:rsidRDefault="00CD4C7B" w:rsidP="00CD4C7B">
      <w:pPr>
        <w:pStyle w:val="Heading1"/>
      </w:pPr>
      <w:r w:rsidRPr="006E13D1">
        <w:t>References</w:t>
      </w:r>
      <w:bookmarkStart w:id="0" w:name="_GoBack"/>
      <w:bookmarkEnd w:id="0"/>
    </w:p>
    <w:p w14:paraId="7C73A8AC" w14:textId="46BEE362" w:rsidR="00062DC4" w:rsidRDefault="00192F55" w:rsidP="00192F55">
      <w:pPr>
        <w:numPr>
          <w:ilvl w:val="0"/>
          <w:numId w:val="4"/>
        </w:numPr>
        <w:overflowPunct w:val="0"/>
        <w:autoSpaceDE w:val="0"/>
        <w:autoSpaceDN w:val="0"/>
        <w:adjustRightInd w:val="0"/>
        <w:textAlignment w:val="baseline"/>
      </w:pPr>
      <w:bookmarkStart w:id="1" w:name="_Ref477512564"/>
      <w:bookmarkStart w:id="2" w:name="_Ref75086397"/>
      <w:r w:rsidRPr="00192F55">
        <w:t>R2-1802804</w:t>
      </w:r>
      <w:r>
        <w:t xml:space="preserve">, </w:t>
      </w:r>
      <w:r w:rsidRPr="00192F55">
        <w:rPr>
          <w:i/>
        </w:rPr>
        <w:t>Automatic Neighbour Relation in NR</w:t>
      </w:r>
      <w:r>
        <w:t xml:space="preserve">, </w:t>
      </w:r>
      <w:r w:rsidRPr="00192F55">
        <w:t>Huawei, HiSilicon</w:t>
      </w:r>
      <w:bookmarkEnd w:id="1"/>
      <w:bookmarkEnd w:id="2"/>
    </w:p>
    <w:p w14:paraId="24260829" w14:textId="7262CDF6" w:rsidR="006F4428" w:rsidRDefault="00D1435E" w:rsidP="00D1435E">
      <w:pPr>
        <w:numPr>
          <w:ilvl w:val="0"/>
          <w:numId w:val="4"/>
        </w:numPr>
        <w:overflowPunct w:val="0"/>
        <w:autoSpaceDE w:val="0"/>
        <w:autoSpaceDN w:val="0"/>
        <w:adjustRightInd w:val="0"/>
        <w:textAlignment w:val="baseline"/>
      </w:pPr>
      <w:r w:rsidRPr="00D1435E">
        <w:t>R2-1805635</w:t>
      </w:r>
      <w:r w:rsidR="006F4428">
        <w:t xml:space="preserve">, </w:t>
      </w:r>
      <w:r w:rsidR="006F4428" w:rsidRPr="00DE296D">
        <w:rPr>
          <w:i/>
        </w:rPr>
        <w:t>On the SS/PBCH without RMSI</w:t>
      </w:r>
      <w:r w:rsidR="006F4428">
        <w:t>, Nokia, Nokia Shanghai Bell</w:t>
      </w:r>
    </w:p>
    <w:p w14:paraId="76DEC8F5" w14:textId="52D6B01F" w:rsidR="006F4428" w:rsidRPr="00DE296D" w:rsidRDefault="006F4428" w:rsidP="006F4428">
      <w:pPr>
        <w:numPr>
          <w:ilvl w:val="0"/>
          <w:numId w:val="4"/>
        </w:numPr>
        <w:overflowPunct w:val="0"/>
        <w:autoSpaceDE w:val="0"/>
        <w:autoSpaceDN w:val="0"/>
        <w:adjustRightInd w:val="0"/>
        <w:textAlignment w:val="baseline"/>
      </w:pPr>
      <w:bookmarkStart w:id="3" w:name="_Ref509482964"/>
      <w:bookmarkStart w:id="4" w:name="_Ref509483715"/>
      <w:r>
        <w:t>3GPP TS 38.213</w:t>
      </w:r>
      <w:r w:rsidRPr="006E13D1">
        <w:t xml:space="preserve"> </w:t>
      </w:r>
      <w:bookmarkEnd w:id="3"/>
      <w:r w:rsidRPr="00E83AE5">
        <w:rPr>
          <w:i/>
        </w:rPr>
        <w:t>NR; Physical layer procedures for control</w:t>
      </w:r>
      <w:bookmarkEnd w:id="4"/>
    </w:p>
    <w:p w14:paraId="112F897B" w14:textId="527CF20E" w:rsidR="00DE296D" w:rsidRPr="00CD4C7B" w:rsidRDefault="00D826FD" w:rsidP="00D826FD">
      <w:pPr>
        <w:numPr>
          <w:ilvl w:val="0"/>
          <w:numId w:val="4"/>
        </w:numPr>
        <w:overflowPunct w:val="0"/>
        <w:autoSpaceDE w:val="0"/>
        <w:autoSpaceDN w:val="0"/>
        <w:adjustRightInd w:val="0"/>
        <w:textAlignment w:val="baseline"/>
      </w:pPr>
      <w:r w:rsidRPr="00D826FD">
        <w:t>R2-1805706</w:t>
      </w:r>
      <w:r w:rsidR="00DE296D">
        <w:t xml:space="preserve">, </w:t>
      </w:r>
      <w:r w:rsidR="00DE296D" w:rsidRPr="00DE296D">
        <w:rPr>
          <w:i/>
        </w:rPr>
        <w:t>ANR support in NR</w:t>
      </w:r>
      <w:r w:rsidR="00DE296D">
        <w:t>, Nokia, Nokia Shanghai Bell</w:t>
      </w:r>
    </w:p>
    <w:sectPr w:rsidR="00DE296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E84D5" w14:textId="77777777" w:rsidR="008E2A3D" w:rsidRDefault="008E2A3D">
      <w:r>
        <w:separator/>
      </w:r>
    </w:p>
  </w:endnote>
  <w:endnote w:type="continuationSeparator" w:id="0">
    <w:p w14:paraId="7D65936B" w14:textId="77777777" w:rsidR="008E2A3D" w:rsidRDefault="008E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7E58A" w14:textId="77777777" w:rsidR="008E2A3D" w:rsidRDefault="008E2A3D">
      <w:r>
        <w:separator/>
      </w:r>
    </w:p>
  </w:footnote>
  <w:footnote w:type="continuationSeparator" w:id="0">
    <w:p w14:paraId="5B8DCA5E" w14:textId="77777777" w:rsidR="008E2A3D" w:rsidRDefault="008E2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75643"/>
    <w:multiLevelType w:val="hybridMultilevel"/>
    <w:tmpl w:val="31EEE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E812ED"/>
    <w:multiLevelType w:val="hybridMultilevel"/>
    <w:tmpl w:val="BBFADA0E"/>
    <w:lvl w:ilvl="0" w:tplc="98FC8A7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F07FCC"/>
    <w:multiLevelType w:val="hybridMultilevel"/>
    <w:tmpl w:val="BDB413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BC3"/>
    <w:rsid w:val="000103CB"/>
    <w:rsid w:val="00027CE4"/>
    <w:rsid w:val="00033397"/>
    <w:rsid w:val="000340D2"/>
    <w:rsid w:val="00040095"/>
    <w:rsid w:val="00051117"/>
    <w:rsid w:val="000549BF"/>
    <w:rsid w:val="00062DC4"/>
    <w:rsid w:val="00064983"/>
    <w:rsid w:val="00080512"/>
    <w:rsid w:val="000830C7"/>
    <w:rsid w:val="0008391A"/>
    <w:rsid w:val="00090468"/>
    <w:rsid w:val="000A69D9"/>
    <w:rsid w:val="000B7BCF"/>
    <w:rsid w:val="000C522B"/>
    <w:rsid w:val="000D58AB"/>
    <w:rsid w:val="000F5F9A"/>
    <w:rsid w:val="0013552B"/>
    <w:rsid w:val="00145075"/>
    <w:rsid w:val="001741A0"/>
    <w:rsid w:val="00192F55"/>
    <w:rsid w:val="00194CD0"/>
    <w:rsid w:val="001B49C9"/>
    <w:rsid w:val="001B6FCA"/>
    <w:rsid w:val="001D6A1A"/>
    <w:rsid w:val="001D78D9"/>
    <w:rsid w:val="001F168B"/>
    <w:rsid w:val="001F7831"/>
    <w:rsid w:val="00204045"/>
    <w:rsid w:val="002121B6"/>
    <w:rsid w:val="00215060"/>
    <w:rsid w:val="0022606D"/>
    <w:rsid w:val="002311DA"/>
    <w:rsid w:val="00261416"/>
    <w:rsid w:val="002618ED"/>
    <w:rsid w:val="002740FC"/>
    <w:rsid w:val="002747EC"/>
    <w:rsid w:val="002753D9"/>
    <w:rsid w:val="00283DBB"/>
    <w:rsid w:val="002855BF"/>
    <w:rsid w:val="002A718B"/>
    <w:rsid w:val="002C5321"/>
    <w:rsid w:val="002D77BE"/>
    <w:rsid w:val="002F0D22"/>
    <w:rsid w:val="00312788"/>
    <w:rsid w:val="00314CDF"/>
    <w:rsid w:val="003172DC"/>
    <w:rsid w:val="003255F3"/>
    <w:rsid w:val="00326069"/>
    <w:rsid w:val="00353FEC"/>
    <w:rsid w:val="0035462D"/>
    <w:rsid w:val="0035676E"/>
    <w:rsid w:val="003603DD"/>
    <w:rsid w:val="00360AC4"/>
    <w:rsid w:val="00360CEA"/>
    <w:rsid w:val="00380B69"/>
    <w:rsid w:val="0038353E"/>
    <w:rsid w:val="00384527"/>
    <w:rsid w:val="00395502"/>
    <w:rsid w:val="003B40AD"/>
    <w:rsid w:val="003C4E37"/>
    <w:rsid w:val="003C61A2"/>
    <w:rsid w:val="003E16BE"/>
    <w:rsid w:val="00401855"/>
    <w:rsid w:val="004039BE"/>
    <w:rsid w:val="00414FAF"/>
    <w:rsid w:val="00431A4F"/>
    <w:rsid w:val="004338D6"/>
    <w:rsid w:val="00466042"/>
    <w:rsid w:val="00477455"/>
    <w:rsid w:val="004A0CF2"/>
    <w:rsid w:val="004A1C37"/>
    <w:rsid w:val="004A1C68"/>
    <w:rsid w:val="004D3578"/>
    <w:rsid w:val="004D380D"/>
    <w:rsid w:val="004E213A"/>
    <w:rsid w:val="00503171"/>
    <w:rsid w:val="00506C28"/>
    <w:rsid w:val="00534DA0"/>
    <w:rsid w:val="00543E6C"/>
    <w:rsid w:val="00547D9D"/>
    <w:rsid w:val="005629C3"/>
    <w:rsid w:val="00565087"/>
    <w:rsid w:val="0056573F"/>
    <w:rsid w:val="005C1555"/>
    <w:rsid w:val="00611566"/>
    <w:rsid w:val="00616E25"/>
    <w:rsid w:val="00623267"/>
    <w:rsid w:val="00636D6D"/>
    <w:rsid w:val="00646BDD"/>
    <w:rsid w:val="00646D99"/>
    <w:rsid w:val="00656910"/>
    <w:rsid w:val="00666FD1"/>
    <w:rsid w:val="00687111"/>
    <w:rsid w:val="00687E75"/>
    <w:rsid w:val="006B10D3"/>
    <w:rsid w:val="006B5EFA"/>
    <w:rsid w:val="006C179E"/>
    <w:rsid w:val="006C66D8"/>
    <w:rsid w:val="006D1E24"/>
    <w:rsid w:val="006D266D"/>
    <w:rsid w:val="006D6C2F"/>
    <w:rsid w:val="006E1417"/>
    <w:rsid w:val="006F4428"/>
    <w:rsid w:val="006F6391"/>
    <w:rsid w:val="006F6A2C"/>
    <w:rsid w:val="007002F5"/>
    <w:rsid w:val="00710881"/>
    <w:rsid w:val="007146EF"/>
    <w:rsid w:val="00734A5B"/>
    <w:rsid w:val="00736F36"/>
    <w:rsid w:val="00744E76"/>
    <w:rsid w:val="00753410"/>
    <w:rsid w:val="00757D40"/>
    <w:rsid w:val="00781F0F"/>
    <w:rsid w:val="0078727C"/>
    <w:rsid w:val="0079049D"/>
    <w:rsid w:val="00791E6F"/>
    <w:rsid w:val="007A437A"/>
    <w:rsid w:val="007B082E"/>
    <w:rsid w:val="007B18D8"/>
    <w:rsid w:val="007B2784"/>
    <w:rsid w:val="007C095F"/>
    <w:rsid w:val="007D5FC2"/>
    <w:rsid w:val="007F5EA2"/>
    <w:rsid w:val="007F6E1C"/>
    <w:rsid w:val="008028A4"/>
    <w:rsid w:val="00813245"/>
    <w:rsid w:val="008235D9"/>
    <w:rsid w:val="00854826"/>
    <w:rsid w:val="00874424"/>
    <w:rsid w:val="008768CA"/>
    <w:rsid w:val="00877EF9"/>
    <w:rsid w:val="00880559"/>
    <w:rsid w:val="008A4828"/>
    <w:rsid w:val="008B5306"/>
    <w:rsid w:val="008B6914"/>
    <w:rsid w:val="008D5C15"/>
    <w:rsid w:val="008E2A3D"/>
    <w:rsid w:val="008F2B1A"/>
    <w:rsid w:val="0090271F"/>
    <w:rsid w:val="00902DB9"/>
    <w:rsid w:val="0090466A"/>
    <w:rsid w:val="00905431"/>
    <w:rsid w:val="0091610A"/>
    <w:rsid w:val="00936071"/>
    <w:rsid w:val="00940212"/>
    <w:rsid w:val="00942EC2"/>
    <w:rsid w:val="00961B32"/>
    <w:rsid w:val="009621B6"/>
    <w:rsid w:val="00974BB0"/>
    <w:rsid w:val="009751BF"/>
    <w:rsid w:val="0098024A"/>
    <w:rsid w:val="00981550"/>
    <w:rsid w:val="009A0AF3"/>
    <w:rsid w:val="009A75F4"/>
    <w:rsid w:val="009B07CD"/>
    <w:rsid w:val="009B13B6"/>
    <w:rsid w:val="009C19E9"/>
    <w:rsid w:val="009E0F0A"/>
    <w:rsid w:val="00A06975"/>
    <w:rsid w:val="00A10F02"/>
    <w:rsid w:val="00A204CA"/>
    <w:rsid w:val="00A227CA"/>
    <w:rsid w:val="00A42C5C"/>
    <w:rsid w:val="00A53724"/>
    <w:rsid w:val="00A61856"/>
    <w:rsid w:val="00A76573"/>
    <w:rsid w:val="00A82346"/>
    <w:rsid w:val="00A87D2A"/>
    <w:rsid w:val="00A9671C"/>
    <w:rsid w:val="00A97BE4"/>
    <w:rsid w:val="00AA096A"/>
    <w:rsid w:val="00AA1553"/>
    <w:rsid w:val="00AD6A89"/>
    <w:rsid w:val="00AE09C0"/>
    <w:rsid w:val="00B1146E"/>
    <w:rsid w:val="00B151A3"/>
    <w:rsid w:val="00B15449"/>
    <w:rsid w:val="00B259D3"/>
    <w:rsid w:val="00B47FD1"/>
    <w:rsid w:val="00B516BB"/>
    <w:rsid w:val="00B573CF"/>
    <w:rsid w:val="00B9639F"/>
    <w:rsid w:val="00BB07D9"/>
    <w:rsid w:val="00BD0698"/>
    <w:rsid w:val="00BE5888"/>
    <w:rsid w:val="00BF71DB"/>
    <w:rsid w:val="00C0156D"/>
    <w:rsid w:val="00C12B51"/>
    <w:rsid w:val="00C24650"/>
    <w:rsid w:val="00C25B13"/>
    <w:rsid w:val="00C32390"/>
    <w:rsid w:val="00C33079"/>
    <w:rsid w:val="00C83A13"/>
    <w:rsid w:val="00C83FE0"/>
    <w:rsid w:val="00C92967"/>
    <w:rsid w:val="00CA3D0C"/>
    <w:rsid w:val="00CA419A"/>
    <w:rsid w:val="00CA654B"/>
    <w:rsid w:val="00CB6A28"/>
    <w:rsid w:val="00CD1A2E"/>
    <w:rsid w:val="00CD4C7B"/>
    <w:rsid w:val="00CE0A11"/>
    <w:rsid w:val="00D060B9"/>
    <w:rsid w:val="00D1435E"/>
    <w:rsid w:val="00D4374B"/>
    <w:rsid w:val="00D71939"/>
    <w:rsid w:val="00D738D6"/>
    <w:rsid w:val="00D80795"/>
    <w:rsid w:val="00D826FD"/>
    <w:rsid w:val="00D87E00"/>
    <w:rsid w:val="00D9134D"/>
    <w:rsid w:val="00D96D11"/>
    <w:rsid w:val="00DA1565"/>
    <w:rsid w:val="00DA46E8"/>
    <w:rsid w:val="00DA7A03"/>
    <w:rsid w:val="00DB1818"/>
    <w:rsid w:val="00DC1B48"/>
    <w:rsid w:val="00DC309B"/>
    <w:rsid w:val="00DC4DA2"/>
    <w:rsid w:val="00DD2A04"/>
    <w:rsid w:val="00DE296D"/>
    <w:rsid w:val="00DE39FE"/>
    <w:rsid w:val="00DF01E9"/>
    <w:rsid w:val="00E042AE"/>
    <w:rsid w:val="00E225D4"/>
    <w:rsid w:val="00E35171"/>
    <w:rsid w:val="00E57ACD"/>
    <w:rsid w:val="00E62835"/>
    <w:rsid w:val="00E725F4"/>
    <w:rsid w:val="00E77645"/>
    <w:rsid w:val="00E802EE"/>
    <w:rsid w:val="00E83697"/>
    <w:rsid w:val="00E8437B"/>
    <w:rsid w:val="00EC4A25"/>
    <w:rsid w:val="00ED53C4"/>
    <w:rsid w:val="00EE57E9"/>
    <w:rsid w:val="00EF0AE0"/>
    <w:rsid w:val="00F025A2"/>
    <w:rsid w:val="00F03E42"/>
    <w:rsid w:val="00F07388"/>
    <w:rsid w:val="00F12344"/>
    <w:rsid w:val="00F2026E"/>
    <w:rsid w:val="00F2210A"/>
    <w:rsid w:val="00F2426C"/>
    <w:rsid w:val="00F37743"/>
    <w:rsid w:val="00F414C7"/>
    <w:rsid w:val="00F43CAA"/>
    <w:rsid w:val="00F535D6"/>
    <w:rsid w:val="00F54A3D"/>
    <w:rsid w:val="00F653B8"/>
    <w:rsid w:val="00F71213"/>
    <w:rsid w:val="00F71B89"/>
    <w:rsid w:val="00F7353C"/>
    <w:rsid w:val="00F76F8F"/>
    <w:rsid w:val="00F947F0"/>
    <w:rsid w:val="00FA1266"/>
    <w:rsid w:val="00FA22E4"/>
    <w:rsid w:val="00FB1C4D"/>
    <w:rsid w:val="00FB48C4"/>
    <w:rsid w:val="00FC1192"/>
    <w:rsid w:val="00FC7349"/>
    <w:rsid w:val="00FC768B"/>
    <w:rsid w:val="00FD7E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4CCD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FChar">
    <w:name w:val="TF Char"/>
    <w:basedOn w:val="DefaultParagraphFont"/>
    <w:link w:val="TF"/>
    <w:rsid w:val="002311DA"/>
    <w:rPr>
      <w:rFonts w:ascii="Arial" w:hAnsi="Arial"/>
      <w:b/>
      <w:lang w:eastAsia="en-US"/>
    </w:rPr>
  </w:style>
  <w:style w:type="character" w:customStyle="1" w:styleId="THChar">
    <w:name w:val="TH Char"/>
    <w:link w:val="TH"/>
    <w:rsid w:val="002311DA"/>
    <w:rPr>
      <w:rFonts w:ascii="Arial" w:hAnsi="Arial"/>
      <w:b/>
      <w:lang w:eastAsia="en-US"/>
    </w:rPr>
  </w:style>
  <w:style w:type="character" w:styleId="Mention">
    <w:name w:val="Mention"/>
    <w:basedOn w:val="DefaultParagraphFont"/>
    <w:uiPriority w:val="99"/>
    <w:semiHidden/>
    <w:unhideWhenUsed/>
    <w:rsid w:val="00431A4F"/>
    <w:rPr>
      <w:color w:val="2B579A"/>
      <w:shd w:val="clear" w:color="auto" w:fill="E6E6E6"/>
    </w:rPr>
  </w:style>
  <w:style w:type="table" w:styleId="TableGrid">
    <w:name w:val="Table Grid"/>
    <w:basedOn w:val="TableNormal"/>
    <w:rsid w:val="00F94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6D6C2F"/>
    <w:rPr>
      <w:rFonts w:ascii="Arial" w:eastAsia="MS Mincho" w:hAnsi="Arial" w:cs="Arial"/>
      <w:szCs w:val="24"/>
    </w:rPr>
  </w:style>
  <w:style w:type="paragraph" w:customStyle="1" w:styleId="Doc-text2">
    <w:name w:val="Doc-text2"/>
    <w:basedOn w:val="Normal"/>
    <w:link w:val="Doc-text2Char"/>
    <w:qFormat/>
    <w:rsid w:val="006D6C2F"/>
    <w:pPr>
      <w:tabs>
        <w:tab w:val="left" w:pos="1622"/>
      </w:tabs>
      <w:spacing w:after="0"/>
      <w:ind w:left="1622" w:hanging="363"/>
    </w:pPr>
    <w:rPr>
      <w:rFonts w:ascii="Arial" w:eastAsia="MS Mincho" w:hAnsi="Arial" w:cs="Arial"/>
      <w:szCs w:val="24"/>
      <w:lang w:eastAsia="en-GB"/>
    </w:rPr>
  </w:style>
  <w:style w:type="paragraph" w:styleId="BalloonText">
    <w:name w:val="Balloon Text"/>
    <w:basedOn w:val="Normal"/>
    <w:link w:val="BalloonTextChar"/>
    <w:rsid w:val="00AD6A89"/>
    <w:pPr>
      <w:spacing w:after="0"/>
    </w:pPr>
    <w:rPr>
      <w:rFonts w:ascii="Segoe UI" w:hAnsi="Segoe UI" w:cs="Segoe UI"/>
      <w:sz w:val="18"/>
      <w:szCs w:val="18"/>
    </w:rPr>
  </w:style>
  <w:style w:type="character" w:customStyle="1" w:styleId="BalloonTextChar">
    <w:name w:val="Balloon Text Char"/>
    <w:basedOn w:val="DefaultParagraphFont"/>
    <w:link w:val="BalloonText"/>
    <w:rsid w:val="00AD6A89"/>
    <w:rPr>
      <w:rFonts w:ascii="Segoe UI" w:hAnsi="Segoe UI" w:cs="Segoe UI"/>
      <w:sz w:val="18"/>
      <w:szCs w:val="18"/>
      <w:lang w:eastAsia="en-US"/>
    </w:rPr>
  </w:style>
  <w:style w:type="character" w:styleId="CommentReference">
    <w:name w:val="annotation reference"/>
    <w:basedOn w:val="DefaultParagraphFont"/>
    <w:rsid w:val="00314CDF"/>
    <w:rPr>
      <w:sz w:val="16"/>
      <w:szCs w:val="16"/>
    </w:rPr>
  </w:style>
  <w:style w:type="paragraph" w:styleId="CommentText">
    <w:name w:val="annotation text"/>
    <w:basedOn w:val="Normal"/>
    <w:link w:val="CommentTextChar"/>
    <w:rsid w:val="00314CDF"/>
  </w:style>
  <w:style w:type="character" w:customStyle="1" w:styleId="CommentTextChar">
    <w:name w:val="Comment Text Char"/>
    <w:basedOn w:val="DefaultParagraphFont"/>
    <w:link w:val="CommentText"/>
    <w:rsid w:val="00314CDF"/>
    <w:rPr>
      <w:lang w:eastAsia="en-US"/>
    </w:rPr>
  </w:style>
  <w:style w:type="paragraph" w:styleId="CommentSubject">
    <w:name w:val="annotation subject"/>
    <w:basedOn w:val="CommentText"/>
    <w:next w:val="CommentText"/>
    <w:link w:val="CommentSubjectChar"/>
    <w:rsid w:val="00314CDF"/>
    <w:rPr>
      <w:b/>
      <w:bCs/>
    </w:rPr>
  </w:style>
  <w:style w:type="character" w:customStyle="1" w:styleId="CommentSubjectChar">
    <w:name w:val="Comment Subject Char"/>
    <w:basedOn w:val="CommentTextChar"/>
    <w:link w:val="CommentSubject"/>
    <w:rsid w:val="00314CDF"/>
    <w:rPr>
      <w:b/>
      <w:bCs/>
      <w:lang w:eastAsia="en-US"/>
    </w:rPr>
  </w:style>
  <w:style w:type="paragraph" w:styleId="ListParagraph">
    <w:name w:val="List Paragraph"/>
    <w:basedOn w:val="Normal"/>
    <w:uiPriority w:val="34"/>
    <w:qFormat/>
    <w:rsid w:val="0038353E"/>
    <w:pPr>
      <w:ind w:left="720"/>
      <w:contextualSpacing/>
    </w:pPr>
  </w:style>
  <w:style w:type="character" w:customStyle="1" w:styleId="B2Char">
    <w:name w:val="B2 Char"/>
    <w:link w:val="B2"/>
    <w:rsid w:val="00F03E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772867">
      <w:bodyDiv w:val="1"/>
      <w:marLeft w:val="0"/>
      <w:marRight w:val="0"/>
      <w:marTop w:val="0"/>
      <w:marBottom w:val="0"/>
      <w:divBdr>
        <w:top w:val="none" w:sz="0" w:space="0" w:color="auto"/>
        <w:left w:val="none" w:sz="0" w:space="0" w:color="auto"/>
        <w:bottom w:val="none" w:sz="0" w:space="0" w:color="auto"/>
        <w:right w:val="none" w:sz="0" w:space="0" w:color="auto"/>
      </w:divBdr>
    </w:div>
    <w:div w:id="599414714">
      <w:bodyDiv w:val="1"/>
      <w:marLeft w:val="0"/>
      <w:marRight w:val="0"/>
      <w:marTop w:val="0"/>
      <w:marBottom w:val="0"/>
      <w:divBdr>
        <w:top w:val="none" w:sz="0" w:space="0" w:color="auto"/>
        <w:left w:val="none" w:sz="0" w:space="0" w:color="auto"/>
        <w:bottom w:val="none" w:sz="0" w:space="0" w:color="auto"/>
        <w:right w:val="none" w:sz="0" w:space="0" w:color="auto"/>
      </w:divBdr>
      <w:divsChild>
        <w:div w:id="672488428">
          <w:marLeft w:val="720"/>
          <w:marRight w:val="0"/>
          <w:marTop w:val="0"/>
          <w:marBottom w:val="120"/>
          <w:divBdr>
            <w:top w:val="none" w:sz="0" w:space="0" w:color="auto"/>
            <w:left w:val="none" w:sz="0" w:space="0" w:color="auto"/>
            <w:bottom w:val="none" w:sz="0" w:space="0" w:color="auto"/>
            <w:right w:val="none" w:sz="0" w:space="0" w:color="auto"/>
          </w:divBdr>
        </w:div>
        <w:div w:id="1340615518">
          <w:marLeft w:val="994"/>
          <w:marRight w:val="0"/>
          <w:marTop w:val="0"/>
          <w:marBottom w:val="120"/>
          <w:divBdr>
            <w:top w:val="none" w:sz="0" w:space="0" w:color="auto"/>
            <w:left w:val="none" w:sz="0" w:space="0" w:color="auto"/>
            <w:bottom w:val="none" w:sz="0" w:space="0" w:color="auto"/>
            <w:right w:val="none" w:sz="0" w:space="0" w:color="auto"/>
          </w:divBdr>
        </w:div>
        <w:div w:id="1268658932">
          <w:marLeft w:val="994"/>
          <w:marRight w:val="0"/>
          <w:marTop w:val="0"/>
          <w:marBottom w:val="120"/>
          <w:divBdr>
            <w:top w:val="none" w:sz="0" w:space="0" w:color="auto"/>
            <w:left w:val="none" w:sz="0" w:space="0" w:color="auto"/>
            <w:bottom w:val="none" w:sz="0" w:space="0" w:color="auto"/>
            <w:right w:val="none" w:sz="0" w:space="0" w:color="auto"/>
          </w:divBdr>
        </w:div>
        <w:div w:id="1442217350">
          <w:marLeft w:val="994"/>
          <w:marRight w:val="0"/>
          <w:marTop w:val="0"/>
          <w:marBottom w:val="120"/>
          <w:divBdr>
            <w:top w:val="none" w:sz="0" w:space="0" w:color="auto"/>
            <w:left w:val="none" w:sz="0" w:space="0" w:color="auto"/>
            <w:bottom w:val="none" w:sz="0" w:space="0" w:color="auto"/>
            <w:right w:val="none" w:sz="0" w:space="0" w:color="auto"/>
          </w:divBdr>
        </w:div>
      </w:divsChild>
    </w:div>
    <w:div w:id="1203713657">
      <w:bodyDiv w:val="1"/>
      <w:marLeft w:val="0"/>
      <w:marRight w:val="0"/>
      <w:marTop w:val="0"/>
      <w:marBottom w:val="0"/>
      <w:divBdr>
        <w:top w:val="none" w:sz="0" w:space="0" w:color="auto"/>
        <w:left w:val="none" w:sz="0" w:space="0" w:color="auto"/>
        <w:bottom w:val="none" w:sz="0" w:space="0" w:color="auto"/>
        <w:right w:val="none" w:sz="0" w:space="0" w:color="auto"/>
      </w:divBdr>
    </w:div>
    <w:div w:id="18896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SP-5AIRPNAIUNRU-859666464-236</_dlc_DocId>
    <_dlc_DocIdUrl xmlns="71c5aaf6-e6ce-465b-b873-5148d2a4c105">
      <Url>https://nokia.sharepoint.com/sites/c5g/e2earch/_layouts/15/DocIdRedir.aspx?ID=SP-5AIRPNAIUNRU-859666464-236</Url>
      <Description>SP-5AIRPNAIUNRU-859666464-236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2D7C9-7EF0-455A-86B2-30C6B6D37EA6}">
  <ds:schemaRefs>
    <ds:schemaRef ds:uri="http://schemas.microsoft.com/sharepoint/events"/>
  </ds:schemaRefs>
</ds:datastoreItem>
</file>

<file path=customXml/itemProps2.xml><?xml version="1.0" encoding="utf-8"?>
<ds:datastoreItem xmlns:ds="http://schemas.openxmlformats.org/officeDocument/2006/customXml" ds:itemID="{9BE4B4F9-BD68-4ABB-8185-A2339E936D5A}">
  <ds:schemaRefs>
    <ds:schemaRef ds:uri="http://schemas.microsoft.com/sharepoint/v3/contenttype/forms"/>
  </ds:schemaRefs>
</ds:datastoreItem>
</file>

<file path=customXml/itemProps3.xml><?xml version="1.0" encoding="utf-8"?>
<ds:datastoreItem xmlns:ds="http://schemas.openxmlformats.org/officeDocument/2006/customXml" ds:itemID="{24AAB881-FE0C-4BAC-B645-34A2429153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FEEEB22-559A-4176-BB6B-C668AC280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C79BF7-6A1E-40E7-9EF7-88A33230D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227</TotalTime>
  <Pages>2</Pages>
  <Words>998</Words>
  <Characters>5694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Dawid Koziol</cp:lastModifiedBy>
  <cp:revision>30</cp:revision>
  <dcterms:created xsi:type="dcterms:W3CDTF">2018-02-14T12:26:00Z</dcterms:created>
  <dcterms:modified xsi:type="dcterms:W3CDTF">2018-04-06T06:34:00Z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97b3ace1-1747-454e-abb6-ea0cbd6ab5f0</vt:lpwstr>
  </property>
</Properties>
</file>